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6194933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BF7180">
        <w:rPr>
          <w:rFonts w:cs="Arial"/>
          <w:noProof w:val="0"/>
          <w:sz w:val="22"/>
          <w:szCs w:val="22"/>
        </w:rPr>
        <w:t>496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6E75" w:rsidRPr="00266E75">
        <w:rPr>
          <w:rFonts w:ascii="Arial" w:hAnsi="Arial" w:cs="Arial"/>
          <w:b/>
          <w:bCs/>
          <w:sz w:val="22"/>
          <w:szCs w:val="22"/>
        </w:rPr>
        <w:t>RAN2, SA4, CT1, SA3, RAN1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E7623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Question 11 (To SA1): Can SA1 </w:t>
      </w:r>
      <w:proofErr w:type="gramStart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confirm,</w:t>
      </w:r>
      <w:proofErr w:type="gramEnd"/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 xml:space="preserve">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500C7678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for more than one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0C28F" w14:textId="77777777" w:rsidR="0049476C" w:rsidRDefault="0049476C">
      <w:pPr>
        <w:spacing w:after="0"/>
      </w:pPr>
      <w:r>
        <w:separator/>
      </w:r>
    </w:p>
  </w:endnote>
  <w:endnote w:type="continuationSeparator" w:id="0">
    <w:p w14:paraId="4253D7EB" w14:textId="77777777" w:rsidR="0049476C" w:rsidRDefault="00494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FF2F" w14:textId="77777777" w:rsidR="0049476C" w:rsidRDefault="0049476C">
      <w:pPr>
        <w:spacing w:after="0"/>
      </w:pPr>
      <w:r>
        <w:separator/>
      </w:r>
    </w:p>
  </w:footnote>
  <w:footnote w:type="continuationSeparator" w:id="0">
    <w:p w14:paraId="26634E12" w14:textId="77777777" w:rsidR="0049476C" w:rsidRDefault="004947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7729"/>
    <w:rsid w:val="0008531A"/>
    <w:rsid w:val="0008681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165</Words>
  <Characters>951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2025-11-21T01:21:00Z</dcterms:created>
  <dcterms:modified xsi:type="dcterms:W3CDTF">2025-11-21T01:21:00Z</dcterms:modified>
</cp:coreProperties>
</file>